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2146AC" w14:textId="77777777" w:rsidR="00AB0443" w:rsidRDefault="00AB0443" w:rsidP="00AB044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LECTON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EA0F17A" w14:textId="77777777" w:rsidR="00AB0443" w:rsidRDefault="00AB0443" w:rsidP="00AB044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Bottisham, Cambridgeshire. Mercer.</w:t>
      </w:r>
    </w:p>
    <w:p w14:paraId="6F5CA99D" w14:textId="77777777" w:rsidR="00AB0443" w:rsidRDefault="00AB0443" w:rsidP="00AB0443">
      <w:pPr>
        <w:rPr>
          <w:rFonts w:ascii="Times New Roman" w:hAnsi="Times New Roman" w:cs="Times New Roman"/>
        </w:rPr>
      </w:pPr>
    </w:p>
    <w:p w14:paraId="50E3EA24" w14:textId="77777777" w:rsidR="00AB0443" w:rsidRDefault="00AB0443" w:rsidP="00AB0443">
      <w:pPr>
        <w:rPr>
          <w:rFonts w:ascii="Times New Roman" w:hAnsi="Times New Roman" w:cs="Times New Roman"/>
        </w:rPr>
      </w:pPr>
    </w:p>
    <w:p w14:paraId="529A3587" w14:textId="77777777" w:rsidR="00AB0443" w:rsidRDefault="00AB0443" w:rsidP="00AB044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Nowele</w:t>
      </w:r>
      <w:proofErr w:type="spellEnd"/>
      <w:r>
        <w:rPr>
          <w:rFonts w:ascii="Times New Roman" w:hAnsi="Times New Roman" w:cs="Times New Roman"/>
        </w:rPr>
        <w:t xml:space="preserve"> of Mildenhall, Suffolk(q.v.), brought a plaint of debt against</w:t>
      </w:r>
    </w:p>
    <w:p w14:paraId="01045CB4" w14:textId="77777777" w:rsidR="00AB0443" w:rsidRDefault="00AB0443" w:rsidP="00AB044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him and John </w:t>
      </w:r>
      <w:proofErr w:type="spellStart"/>
      <w:r>
        <w:rPr>
          <w:rFonts w:ascii="Times New Roman" w:hAnsi="Times New Roman" w:cs="Times New Roman"/>
        </w:rPr>
        <w:t>Hasyll</w:t>
      </w:r>
      <w:proofErr w:type="spellEnd"/>
      <w:r>
        <w:rPr>
          <w:rFonts w:ascii="Times New Roman" w:hAnsi="Times New Roman" w:cs="Times New Roman"/>
        </w:rPr>
        <w:t xml:space="preserve"> of Bottisham(q.v.).</w:t>
      </w:r>
    </w:p>
    <w:p w14:paraId="1F652502" w14:textId="77777777" w:rsidR="00AB0443" w:rsidRDefault="00AB0443" w:rsidP="00AB044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74E32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6497960" w14:textId="77777777" w:rsidR="00AB0443" w:rsidRDefault="00AB0443" w:rsidP="00AB0443">
      <w:pPr>
        <w:rPr>
          <w:rFonts w:ascii="Times New Roman" w:hAnsi="Times New Roman" w:cs="Times New Roman"/>
        </w:rPr>
      </w:pPr>
    </w:p>
    <w:p w14:paraId="4BC206F8" w14:textId="77777777" w:rsidR="00AB0443" w:rsidRDefault="00AB0443" w:rsidP="00AB0443">
      <w:pPr>
        <w:rPr>
          <w:rFonts w:ascii="Times New Roman" w:hAnsi="Times New Roman" w:cs="Times New Roman"/>
        </w:rPr>
      </w:pPr>
    </w:p>
    <w:p w14:paraId="6D9224EE" w14:textId="77777777" w:rsidR="00AB0443" w:rsidRDefault="00AB0443" w:rsidP="00AB044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July 2018</w:t>
      </w:r>
    </w:p>
    <w:p w14:paraId="29D589EF" w14:textId="77777777" w:rsidR="006B2F86" w:rsidRPr="00E71FC3" w:rsidRDefault="00AB044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C72E58" w14:textId="77777777" w:rsidR="00AB0443" w:rsidRDefault="00AB0443" w:rsidP="00E71FC3">
      <w:r>
        <w:separator/>
      </w:r>
    </w:p>
  </w:endnote>
  <w:endnote w:type="continuationSeparator" w:id="0">
    <w:p w14:paraId="3EFEE3F1" w14:textId="77777777" w:rsidR="00AB0443" w:rsidRDefault="00AB044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3573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1957FD" w14:textId="77777777" w:rsidR="00AB0443" w:rsidRDefault="00AB0443" w:rsidP="00E71FC3">
      <w:r>
        <w:separator/>
      </w:r>
    </w:p>
  </w:footnote>
  <w:footnote w:type="continuationSeparator" w:id="0">
    <w:p w14:paraId="342905E7" w14:textId="77777777" w:rsidR="00AB0443" w:rsidRDefault="00AB044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443"/>
    <w:rsid w:val="001A7C09"/>
    <w:rsid w:val="00577BD5"/>
    <w:rsid w:val="00656CBA"/>
    <w:rsid w:val="006A1F77"/>
    <w:rsid w:val="00733BE7"/>
    <w:rsid w:val="00AB044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95731"/>
  <w15:chartTrackingRefBased/>
  <w15:docId w15:val="{FD89E6F3-38AD-4B0F-AB5C-D5CE1099F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B044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B04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2018-09-07T18:43:00Z</dcterms:created>
  <dcterms:modified xsi:type="dcterms:W3CDTF">2018-09-07T18:43:00Z</dcterms:modified>
</cp:coreProperties>
</file>